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5377C" w14:textId="77777777" w:rsidR="0046131D" w:rsidRPr="009500C1" w:rsidRDefault="0046131D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7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ПРИНЯТИЕ ДАРА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6131D" w:rsidRPr="004E0853" w14:paraId="1B798E5E" w14:textId="77777777" w:rsidTr="000A334A">
        <w:trPr>
          <w:trHeight w:val="11845"/>
        </w:trPr>
        <w:tc>
          <w:tcPr>
            <w:tcW w:w="10207" w:type="dxa"/>
            <w:vAlign w:val="center"/>
          </w:tcPr>
          <w:p w14:paraId="7DEE769F" w14:textId="77777777" w:rsidR="0046131D" w:rsidRPr="003A49C5" w:rsidRDefault="002258CB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049A527" w14:textId="77777777" w:rsidR="0046131D" w:rsidRPr="003A49C5" w:rsidRDefault="0046131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4519884" w14:textId="42F3A4BB" w:rsidR="0046131D" w:rsidRPr="00FF7B95" w:rsidRDefault="0046131D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61C53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7D13C7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823802" w:rsidRPr="00823802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61C53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2954E781" w14:textId="77777777" w:rsidR="0046131D" w:rsidRPr="00FF7B95" w:rsidRDefault="0046131D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39421AC1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38091E41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F358EC">
              <w:rPr>
                <w:rFonts w:ascii="Arial Narrow" w:hAnsi="Arial Narrow"/>
                <w:sz w:val="26"/>
                <w:szCs w:val="26"/>
              </w:rPr>
              <w:t xml:space="preserve"> 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 г.,</w:t>
            </w:r>
          </w:p>
          <w:p w14:paraId="50DA69AC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614BEF4" w14:textId="77777777" w:rsidR="0046131D" w:rsidRPr="00FF7B95" w:rsidRDefault="00F358E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46131D" w:rsidRPr="00FF7B95">
              <w:rPr>
                <w:rFonts w:ascii="Arial Narrow" w:hAnsi="Arial Narrow"/>
                <w:sz w:val="26"/>
                <w:szCs w:val="26"/>
              </w:rPr>
              <w:t>:_________________________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46131D" w:rsidRPr="00FF7B95">
              <w:rPr>
                <w:rFonts w:ascii="Arial Narrow" w:hAnsi="Arial Narrow"/>
                <w:sz w:val="26"/>
                <w:szCs w:val="26"/>
              </w:rPr>
              <w:t>_______________________________________</w:t>
            </w:r>
          </w:p>
          <w:p w14:paraId="44EE7DD1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C5D9957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DD04CFC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</w:t>
            </w:r>
          </w:p>
          <w:p w14:paraId="3B264A18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6F55FF2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4E6EAFF7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07616389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E343937" w14:textId="77777777" w:rsidR="0046131D" w:rsidRPr="00FF7B95" w:rsidRDefault="00F358E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выдан:__</w:t>
            </w:r>
            <w:r w:rsidR="0046131D" w:rsidRPr="00FF7B95">
              <w:rPr>
                <w:rFonts w:ascii="Arial Narrow" w:hAnsi="Arial Narrow"/>
                <w:sz w:val="26"/>
                <w:szCs w:val="26"/>
              </w:rPr>
              <w:t>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46131D" w:rsidRPr="00FF7B95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</w:p>
          <w:p w14:paraId="7483C087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D7DFB2B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651991D6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</w:t>
            </w:r>
          </w:p>
          <w:p w14:paraId="20FCAA44" w14:textId="77777777" w:rsidR="0046131D" w:rsidRPr="00FF7B95" w:rsidRDefault="004613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81CBF48" w14:textId="77777777" w:rsidR="00FF2D99" w:rsidRPr="003538E2" w:rsidRDefault="0046131D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принять от (Ф.И.О.) </w:t>
            </w:r>
            <w:r w:rsidRPr="0046131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2258CB">
              <w:rPr>
                <w:rFonts w:ascii="Arial Narrow" w:hAnsi="Arial Narrow" w:cs="Times New Roman"/>
                <w:noProof/>
                <w:sz w:val="26"/>
                <w:szCs w:val="26"/>
              </w:rPr>
              <w:t>от моего имени в дар (объект дарения)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358EC">
              <w:rPr>
                <w:rFonts w:ascii="Arial Narrow" w:hAnsi="Arial Narrow" w:cs="Times New Roman"/>
                <w:noProof/>
                <w:sz w:val="32"/>
              </w:rPr>
              <w:t>________________</w:t>
            </w:r>
            <w:r w:rsidR="002258CB">
              <w:rPr>
                <w:rFonts w:ascii="Arial Narrow" w:hAnsi="Arial Narrow" w:cs="Times New Roman"/>
                <w:noProof/>
                <w:sz w:val="32"/>
              </w:rPr>
              <w:t>__________</w:t>
            </w:r>
            <w:r w:rsidRPr="0046131D">
              <w:rPr>
                <w:rFonts w:ascii="Arial Narrow" w:hAnsi="Arial Narrow" w:cs="Times New Roman"/>
                <w:noProof/>
                <w:sz w:val="32"/>
              </w:rPr>
              <w:t>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6131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6131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6131D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21E2F910" w14:textId="77777777" w:rsidR="0046131D" w:rsidRPr="007135E3" w:rsidRDefault="0046131D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подписывать от моего имени договор дарения, зарегистрировать на мое имя право собственности на указанный объект дарения в соответствующем Управлении Федеральной службы государственной регистрации, кадастра и картографии (Росреестр), получить на руки свидетельство о государственной регистрации права и другие документы, для чего предоставляю право быть моим представителем в любых компетентных учреждениях и организациях и предприятиях, собирать и подавать от моего имени необходимые справки, заявления и другие документы, расписываться за меня и осуществлять все необходимые действия и формальности, связанные с выполнением этих поручений.</w:t>
            </w:r>
          </w:p>
        </w:tc>
      </w:tr>
    </w:tbl>
    <w:p w14:paraId="21575E6D" w14:textId="77777777" w:rsidR="0046131D" w:rsidRPr="00AB6FA2" w:rsidRDefault="0046131D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6131D" w14:paraId="37816B28" w14:textId="77777777" w:rsidTr="000A334A">
        <w:trPr>
          <w:cantSplit/>
          <w:trHeight w:val="2753"/>
        </w:trPr>
        <w:tc>
          <w:tcPr>
            <w:tcW w:w="10207" w:type="dxa"/>
            <w:vAlign w:val="center"/>
          </w:tcPr>
          <w:p w14:paraId="2FCE50DE" w14:textId="77777777" w:rsidR="0046131D" w:rsidRPr="00FF7B95" w:rsidRDefault="0046131D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F358EC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______.</w:t>
            </w:r>
          </w:p>
          <w:p w14:paraId="19012340" w14:textId="77777777" w:rsidR="0046131D" w:rsidRPr="00FF7B95" w:rsidRDefault="0046131D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BB2167B" w14:textId="77777777" w:rsidR="0046131D" w:rsidRPr="00FF7B95" w:rsidRDefault="0046131D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A154A6B" w14:textId="77777777" w:rsidR="0046131D" w:rsidRDefault="0046131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DD4CDA0" w14:textId="77777777" w:rsidR="0046131D" w:rsidRDefault="0046131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7E15C66" w14:textId="77777777" w:rsidR="0046131D" w:rsidRPr="00FF7B95" w:rsidRDefault="0046131D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BA296D6" w14:textId="77777777" w:rsidR="0046131D" w:rsidRPr="004F7E55" w:rsidRDefault="0046131D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AF8A815" w14:textId="77777777" w:rsidR="007715DF" w:rsidRDefault="007715DF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6131D" w14:paraId="130966C9" w14:textId="77777777" w:rsidTr="007D13C7">
        <w:trPr>
          <w:cantSplit/>
        </w:trPr>
        <w:tc>
          <w:tcPr>
            <w:tcW w:w="10206" w:type="dxa"/>
          </w:tcPr>
          <w:p w14:paraId="12CAEB54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0DB2BE33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D376559" w14:textId="672BADFA" w:rsidR="0078381E" w:rsidRDefault="0078381E" w:rsidP="0078381E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823802" w:rsidRPr="00823802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137D15C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567A1F3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E7BFA97C2AA948FFBF0C1BD9403FAFF4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73BC8D90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38FC68C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5DC0BECD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4664A56D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E2B101B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7515968D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83D88A5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BB011A9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CA25391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3A6CACFB" w14:textId="77777777" w:rsidR="0078381E" w:rsidRDefault="0078381E" w:rsidP="0078381E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5F42A58" w14:textId="7634E1B6" w:rsidR="0046131D" w:rsidRDefault="0078381E" w:rsidP="0078381E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D97BBB00AA5C47F49CC6C7A3E9F15D72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AB8E750" w14:textId="77777777" w:rsidR="0046131D" w:rsidRDefault="0046131D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46131D" w:rsidSect="0046131D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F26CE" w14:textId="77777777" w:rsidR="008F7FA0" w:rsidRDefault="008F7FA0" w:rsidP="00B72228">
      <w:pPr>
        <w:spacing w:line="240" w:lineRule="auto"/>
      </w:pPr>
      <w:r>
        <w:separator/>
      </w:r>
    </w:p>
  </w:endnote>
  <w:endnote w:type="continuationSeparator" w:id="0">
    <w:p w14:paraId="5802A165" w14:textId="77777777" w:rsidR="008F7FA0" w:rsidRDefault="008F7FA0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7C37E" w14:textId="77777777" w:rsidR="00D27EE8" w:rsidRPr="0016338C" w:rsidRDefault="00D27EE8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  <w:r w:rsidRPr="0016338C">
      <w:rPr>
        <w:rFonts w:ascii="Arial Narrow" w:hAnsi="Arial Narrow"/>
        <w:color w:val="000000" w:themeColor="text1"/>
        <w:sz w:val="20"/>
        <w:szCs w:val="20"/>
      </w:rPr>
      <w:t xml:space="preserve">ДОВЕРЕННОСТЬ ФОРМА №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7</w:t>
    </w:r>
    <w:r w:rsidRPr="0016338C">
      <w:rPr>
        <w:rFonts w:ascii="Arial Narrow" w:hAnsi="Arial Narrow"/>
        <w:color w:val="000000" w:themeColor="text1"/>
        <w:sz w:val="20"/>
        <w:szCs w:val="20"/>
      </w:rPr>
      <w:t xml:space="preserve">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НА ПРИНЯТИЕ ДАРА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E29A4" w14:textId="77777777" w:rsidR="008F7FA0" w:rsidRDefault="008F7FA0" w:rsidP="00B72228">
      <w:pPr>
        <w:spacing w:line="240" w:lineRule="auto"/>
      </w:pPr>
      <w:r>
        <w:separator/>
      </w:r>
    </w:p>
  </w:footnote>
  <w:footnote w:type="continuationSeparator" w:id="0">
    <w:p w14:paraId="243E55CD" w14:textId="77777777" w:rsidR="008F7FA0" w:rsidRDefault="008F7FA0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DD63E" w14:textId="77777777" w:rsidR="00D27EE8" w:rsidRPr="00F02BF4" w:rsidRDefault="00D27EE8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DA1"/>
    <w:rsid w:val="0004070C"/>
    <w:rsid w:val="000701B6"/>
    <w:rsid w:val="000707CF"/>
    <w:rsid w:val="00093CD1"/>
    <w:rsid w:val="000A1D29"/>
    <w:rsid w:val="000A334A"/>
    <w:rsid w:val="000B7242"/>
    <w:rsid w:val="000E34D7"/>
    <w:rsid w:val="0011586B"/>
    <w:rsid w:val="00146180"/>
    <w:rsid w:val="0016338C"/>
    <w:rsid w:val="00164B43"/>
    <w:rsid w:val="00167D3D"/>
    <w:rsid w:val="0018786F"/>
    <w:rsid w:val="001938CB"/>
    <w:rsid w:val="001A49A8"/>
    <w:rsid w:val="001B3449"/>
    <w:rsid w:val="001C65E1"/>
    <w:rsid w:val="001F7938"/>
    <w:rsid w:val="0022122D"/>
    <w:rsid w:val="002258CB"/>
    <w:rsid w:val="00255849"/>
    <w:rsid w:val="00307AB7"/>
    <w:rsid w:val="00316D6E"/>
    <w:rsid w:val="0032458A"/>
    <w:rsid w:val="00334763"/>
    <w:rsid w:val="003403C2"/>
    <w:rsid w:val="00341897"/>
    <w:rsid w:val="003538E2"/>
    <w:rsid w:val="0038430B"/>
    <w:rsid w:val="003A49C5"/>
    <w:rsid w:val="003A7F24"/>
    <w:rsid w:val="003C2445"/>
    <w:rsid w:val="00425687"/>
    <w:rsid w:val="00427AFE"/>
    <w:rsid w:val="0046131D"/>
    <w:rsid w:val="00461D32"/>
    <w:rsid w:val="004D3061"/>
    <w:rsid w:val="004E0853"/>
    <w:rsid w:val="004F0910"/>
    <w:rsid w:val="0050339B"/>
    <w:rsid w:val="00535B34"/>
    <w:rsid w:val="00574833"/>
    <w:rsid w:val="005840EA"/>
    <w:rsid w:val="005E103A"/>
    <w:rsid w:val="0063674D"/>
    <w:rsid w:val="0064066B"/>
    <w:rsid w:val="006450A9"/>
    <w:rsid w:val="00654BC7"/>
    <w:rsid w:val="00666C3E"/>
    <w:rsid w:val="00672C59"/>
    <w:rsid w:val="0068351F"/>
    <w:rsid w:val="006A6AEF"/>
    <w:rsid w:val="006B7589"/>
    <w:rsid w:val="006B785F"/>
    <w:rsid w:val="006F021D"/>
    <w:rsid w:val="0070029B"/>
    <w:rsid w:val="007053E8"/>
    <w:rsid w:val="00712185"/>
    <w:rsid w:val="007135E3"/>
    <w:rsid w:val="00733A99"/>
    <w:rsid w:val="007715DF"/>
    <w:rsid w:val="0078381E"/>
    <w:rsid w:val="007C6DE4"/>
    <w:rsid w:val="007D13C7"/>
    <w:rsid w:val="007E1671"/>
    <w:rsid w:val="007E1C84"/>
    <w:rsid w:val="007E47D6"/>
    <w:rsid w:val="0081573A"/>
    <w:rsid w:val="0081645E"/>
    <w:rsid w:val="00823802"/>
    <w:rsid w:val="008A5A3A"/>
    <w:rsid w:val="008E41E8"/>
    <w:rsid w:val="008F7FA0"/>
    <w:rsid w:val="00904B32"/>
    <w:rsid w:val="00921C1D"/>
    <w:rsid w:val="009500C1"/>
    <w:rsid w:val="00966DB7"/>
    <w:rsid w:val="00970F3E"/>
    <w:rsid w:val="00994107"/>
    <w:rsid w:val="009B0BC0"/>
    <w:rsid w:val="009D02DC"/>
    <w:rsid w:val="00A0332E"/>
    <w:rsid w:val="00A06B57"/>
    <w:rsid w:val="00A85205"/>
    <w:rsid w:val="00A866A0"/>
    <w:rsid w:val="00A87B1D"/>
    <w:rsid w:val="00AB0C7E"/>
    <w:rsid w:val="00AB3077"/>
    <w:rsid w:val="00AB6FA2"/>
    <w:rsid w:val="00AC33AA"/>
    <w:rsid w:val="00AC446B"/>
    <w:rsid w:val="00AF21A0"/>
    <w:rsid w:val="00AF471F"/>
    <w:rsid w:val="00B22F7E"/>
    <w:rsid w:val="00B25606"/>
    <w:rsid w:val="00B40398"/>
    <w:rsid w:val="00B50C8A"/>
    <w:rsid w:val="00B60422"/>
    <w:rsid w:val="00B72228"/>
    <w:rsid w:val="00B76DA1"/>
    <w:rsid w:val="00B87612"/>
    <w:rsid w:val="00BC746B"/>
    <w:rsid w:val="00C24064"/>
    <w:rsid w:val="00C27944"/>
    <w:rsid w:val="00C53286"/>
    <w:rsid w:val="00C608EA"/>
    <w:rsid w:val="00C61C53"/>
    <w:rsid w:val="00C956D9"/>
    <w:rsid w:val="00CC1F26"/>
    <w:rsid w:val="00CE4117"/>
    <w:rsid w:val="00D07F43"/>
    <w:rsid w:val="00D2554C"/>
    <w:rsid w:val="00D27EE8"/>
    <w:rsid w:val="00D75AD9"/>
    <w:rsid w:val="00D93751"/>
    <w:rsid w:val="00D96B82"/>
    <w:rsid w:val="00E26B76"/>
    <w:rsid w:val="00E812F6"/>
    <w:rsid w:val="00F02BF4"/>
    <w:rsid w:val="00F358EC"/>
    <w:rsid w:val="00F649F7"/>
    <w:rsid w:val="00F67780"/>
    <w:rsid w:val="00F853FD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03E38"/>
  <w15:docId w15:val="{C7A6DEB2-A9E9-4354-9E2A-CF602DCF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2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7%20&#1053;&#1040;%20&#1055;&#1056;&#1048;&#1053;&#1071;&#1058;&#1048;&#1045;%20&#1044;&#1040;&#1056;&#104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7BFA97C2AA948FFBF0C1BD9403FAF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A06B03-F1E5-46A3-9058-5C8FFA0F7E61}"/>
      </w:docPartPr>
      <w:docPartBody>
        <w:p w:rsidR="008728BB" w:rsidRDefault="008728BB" w:rsidP="008728BB">
          <w:pPr>
            <w:pStyle w:val="E7BFA97C2AA948FFBF0C1BD9403FAFF4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D97BBB00AA5C47F49CC6C7A3E9F15D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472107-4195-441C-8A2E-F3D8EB8BDC7D}"/>
      </w:docPartPr>
      <w:docPartBody>
        <w:p w:rsidR="008728BB" w:rsidRDefault="008728BB" w:rsidP="008728BB">
          <w:pPr>
            <w:pStyle w:val="D97BBB00AA5C47F49CC6C7A3E9F15D72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60A"/>
    <w:rsid w:val="00040D14"/>
    <w:rsid w:val="00427AFE"/>
    <w:rsid w:val="005B738A"/>
    <w:rsid w:val="007A260A"/>
    <w:rsid w:val="008728BB"/>
    <w:rsid w:val="009B443B"/>
    <w:rsid w:val="00AF21A0"/>
    <w:rsid w:val="00CA29E0"/>
    <w:rsid w:val="00DD68E8"/>
    <w:rsid w:val="00F0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28BB"/>
  </w:style>
  <w:style w:type="paragraph" w:customStyle="1" w:styleId="E7BFA97C2AA948FFBF0C1BD9403FAFF4">
    <w:name w:val="E7BFA97C2AA948FFBF0C1BD9403FAFF4"/>
    <w:rsid w:val="008728BB"/>
    <w:rPr>
      <w:kern w:val="2"/>
      <w14:ligatures w14:val="standardContextual"/>
    </w:rPr>
  </w:style>
  <w:style w:type="paragraph" w:customStyle="1" w:styleId="D97BBB00AA5C47F49CC6C7A3E9F15D72">
    <w:name w:val="D97BBB00AA5C47F49CC6C7A3E9F15D72"/>
    <w:rsid w:val="008728B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7585B-52A8-4D70-9623-56B9E308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7 НА ПРИНЯТИЕ ДАРА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2021-12-20T09:48:00Z</dcterms:created>
  <dcterms:modified xsi:type="dcterms:W3CDTF">2024-08-09T07:22:00Z</dcterms:modified>
</cp:coreProperties>
</file>